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F767A2" w:rsidRPr="00F767A2" w:rsidRDefault="00F767A2" w:rsidP="00F767A2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 w:rsidR="00D35005">
        <w:rPr>
          <w:rFonts w:ascii="Times New Roman" w:hAnsi="Times New Roman"/>
          <w:sz w:val="28"/>
          <w:szCs w:val="28"/>
          <w:lang w:eastAsia="x-none"/>
        </w:rPr>
        <w:t>я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193DCF" w:rsidRPr="00422D05" w:rsidRDefault="00422D05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16 июня 2026 г. № 730)</w:t>
      </w:r>
    </w:p>
    <w:p w:rsidR="00193DCF" w:rsidRDefault="00193DCF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03136F" w:rsidRDefault="00F767A2" w:rsidP="00F767A2">
      <w:pPr>
        <w:tabs>
          <w:tab w:val="left" w:pos="851"/>
        </w:tabs>
        <w:spacing w:line="240" w:lineRule="exact"/>
        <w:ind w:firstLine="0"/>
        <w:jc w:val="left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               </w:t>
      </w:r>
    </w:p>
    <w:p w:rsidR="0003136F" w:rsidRDefault="00936111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FA73BB" w:rsidRDefault="006267DE" w:rsidP="00FA73BB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3136F">
        <w:rPr>
          <w:rFonts w:ascii="Times New Roman" w:hAnsi="Times New Roman"/>
          <w:sz w:val="28"/>
          <w:szCs w:val="28"/>
        </w:rPr>
        <w:t>ачальник филиала по Шпаковскому району</w:t>
      </w:r>
      <w:r w:rsidR="00FA73BB">
        <w:rPr>
          <w:rFonts w:ascii="Times New Roman" w:hAnsi="Times New Roman"/>
          <w:sz w:val="28"/>
          <w:szCs w:val="28"/>
        </w:rPr>
        <w:t xml:space="preserve"> </w:t>
      </w:r>
      <w:r w:rsidR="0003136F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FA73BB" w:rsidRDefault="0003136F" w:rsidP="00FA73BB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x-none" w:eastAsia="x-none"/>
        </w:rPr>
        <w:t xml:space="preserve">России </w:t>
      </w:r>
    </w:p>
    <w:p w:rsidR="0003136F" w:rsidRDefault="0003136F" w:rsidP="00FA73BB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val="x-none"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по Ставропольскому краю</w:t>
      </w:r>
    </w:p>
    <w:p w:rsidR="00193DCF" w:rsidRPr="00FA73BB" w:rsidRDefault="00193DCF" w:rsidP="00FA73BB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___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>____________</w:t>
      </w:r>
      <w:r w:rsidR="006267DE">
        <w:rPr>
          <w:rFonts w:ascii="Times New Roman" w:hAnsi="Times New Roman"/>
          <w:bCs/>
          <w:sz w:val="28"/>
          <w:szCs w:val="28"/>
          <w:lang w:eastAsia="x-none"/>
        </w:rPr>
        <w:t>М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>.</w:t>
      </w:r>
      <w:r w:rsidR="006267DE">
        <w:rPr>
          <w:rFonts w:ascii="Times New Roman" w:hAnsi="Times New Roman"/>
          <w:bCs/>
          <w:sz w:val="28"/>
          <w:szCs w:val="28"/>
          <w:lang w:eastAsia="x-none"/>
        </w:rPr>
        <w:t>В</w:t>
      </w:r>
      <w:r w:rsidR="00936111">
        <w:rPr>
          <w:rFonts w:ascii="Times New Roman" w:hAnsi="Times New Roman"/>
          <w:bCs/>
          <w:sz w:val="28"/>
          <w:szCs w:val="28"/>
          <w:lang w:eastAsia="x-none"/>
        </w:rPr>
        <w:t>.</w:t>
      </w:r>
      <w:r w:rsidR="006267DE">
        <w:rPr>
          <w:rFonts w:ascii="Times New Roman" w:hAnsi="Times New Roman"/>
          <w:bCs/>
          <w:sz w:val="28"/>
          <w:szCs w:val="28"/>
          <w:lang w:eastAsia="x-none"/>
        </w:rPr>
        <w:t>Плотнико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>в</w:t>
      </w:r>
    </w:p>
    <w:p w:rsidR="0003136F" w:rsidRPr="00B4194E" w:rsidRDefault="0003136F" w:rsidP="00B4194E">
      <w:pPr>
        <w:tabs>
          <w:tab w:val="center" w:pos="4818"/>
          <w:tab w:val="right" w:pos="9637"/>
        </w:tabs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794C6E" w:rsidRDefault="00794C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93DCF" w:rsidRDefault="00193DC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D526E" w:rsidRDefault="007D52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 отбы</w:t>
      </w:r>
      <w:r w:rsidR="00B814E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ия наказания в виде исправительных работ, </w:t>
      </w: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осужденными не имеющими основного места работы</w:t>
      </w:r>
    </w:p>
    <w:p w:rsidR="00193DCF" w:rsidRDefault="00193DC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583EE0" w:rsidRDefault="00583EE0" w:rsidP="00583EE0">
      <w:pPr>
        <w:tabs>
          <w:tab w:val="center" w:pos="4818"/>
          <w:tab w:val="right" w:pos="9637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583EE0" w:rsidRPr="0003136F" w:rsidTr="007068D9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916DD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193DCF" w:rsidRPr="0003136F" w:rsidTr="007068D9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3DCF" w:rsidRDefault="00193DCF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3DCF" w:rsidRDefault="00193DCF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CF" w:rsidRDefault="00193DCF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:rsidR="00583EE0" w:rsidRDefault="00583EE0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  <w:hideMark/>
          </w:tcPr>
          <w:p w:rsidR="000916DD" w:rsidRDefault="000916DD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Default="000B5E3B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«Энгиноев И.Т.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0916DD" w:rsidRPr="0003136F" w:rsidRDefault="000916DD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453FEC" w:rsidRDefault="000B5E3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Демино</w:t>
            </w:r>
            <w:r w:rsidR="00EF58D7">
              <w:rPr>
                <w:rFonts w:ascii="Times New Roman" w:hAnsi="Times New Roman"/>
                <w:sz w:val="28"/>
                <w:szCs w:val="28"/>
              </w:rPr>
              <w:t>,</w:t>
            </w:r>
            <w:bookmarkStart w:id="0" w:name="_GoBack"/>
            <w:bookmarkEnd w:id="0"/>
          </w:p>
          <w:p w:rsidR="000B30FB" w:rsidRPr="0003136F" w:rsidRDefault="000B5E3B" w:rsidP="00AD2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Сухой Яр </w:t>
            </w: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583EE0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0B30FB" w:rsidRDefault="000B30FB" w:rsidP="000916DD">
            <w:pPr>
              <w:shd w:val="clear" w:color="auto" w:fill="FFFFFF"/>
              <w:spacing w:line="240" w:lineRule="exact"/>
              <w:ind w:firstLine="0"/>
              <w:rPr>
                <w:rStyle w:val="a6"/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83EE0" w:rsidRDefault="00EF58D7" w:rsidP="000916DD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8" w:tgtFrame="_blank" w:history="1"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Общество огра</w:t>
              </w:r>
              <w:r w:rsidR="000B30FB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ниченной ответственности фирма «</w:t>
              </w:r>
              <w:r w:rsidR="00583EE0" w:rsidRPr="0003136F">
                <w:rPr>
                  <w:rStyle w:val="a6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АВЕНИР</w:t>
              </w:r>
              <w:r w:rsidR="000B30FB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»</w:t>
              </w:r>
            </w:hyperlink>
            <w:r w:rsidR="00583EE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0916DD" w:rsidRPr="0003136F" w:rsidRDefault="000916DD" w:rsidP="000916DD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0916DD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. Вязники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Default="00583EE0" w:rsidP="000916DD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заезд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Весенний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0B30FB" w:rsidRPr="0003136F" w:rsidRDefault="000B30FB" w:rsidP="000916DD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583EE0" w:rsidRPr="0003136F" w:rsidRDefault="00F03E6A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АО Звероводческое хозяйство «Лесные ключи»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(не более </w:t>
            </w:r>
            <w:r>
              <w:rPr>
                <w:rFonts w:ascii="Times New Roman" w:hAnsi="Times New Roman"/>
                <w:sz w:val="28"/>
                <w:szCs w:val="28"/>
              </w:rPr>
              <w:t>пяти рабочих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vAlign w:val="center"/>
          </w:tcPr>
          <w:p w:rsidR="00B5014B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92E43" w:rsidRDefault="00F03E6A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Пелагиада</w:t>
            </w:r>
            <w:r w:rsidR="00B92E4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Default="00F03E6A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ул. Лесные ключи</w:t>
            </w:r>
            <w:r w:rsidR="00453FE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583EE0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«Прогресс» (не более четырех рабочих мест в финансовый год)</w:t>
            </w:r>
          </w:p>
          <w:p w:rsidR="000916DD" w:rsidRPr="0003136F" w:rsidRDefault="000916DD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с. Дубовка, </w:t>
            </w:r>
          </w:p>
          <w:p w:rsidR="00583EE0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д. 5</w:t>
            </w:r>
          </w:p>
          <w:p w:rsidR="00863957" w:rsidRPr="0003136F" w:rsidRDefault="00863957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0916DD" w:rsidRPr="0003136F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ИП Гришачева О.А. (не более одного рабочего места в финансовый год)</w:t>
            </w: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х. Демино,</w:t>
            </w:r>
          </w:p>
          <w:p w:rsidR="00583EE0" w:rsidRDefault="00583EE0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д.24/1</w:t>
            </w:r>
          </w:p>
          <w:p w:rsidR="000916DD" w:rsidRPr="0003136F" w:rsidRDefault="000916DD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583EE0" w:rsidRDefault="00583EE0" w:rsidP="003D6314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«Цитрон»</w:t>
            </w:r>
            <w:r w:rsidR="003D6314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931843">
              <w:rPr>
                <w:rFonts w:ascii="Times New Roman" w:hAnsi="Times New Roman"/>
                <w:sz w:val="28"/>
                <w:szCs w:val="28"/>
              </w:rPr>
              <w:t>(не более тре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х рабочих мест в финансовый год)</w:t>
            </w:r>
          </w:p>
          <w:p w:rsidR="000916DD" w:rsidRPr="0003136F" w:rsidRDefault="000916DD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F767A2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Default="00583EE0" w:rsidP="000916DD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79а</w:t>
            </w:r>
          </w:p>
          <w:p w:rsidR="00863957" w:rsidRDefault="00863957" w:rsidP="000916DD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0916DD" w:rsidRPr="0003136F" w:rsidRDefault="000916DD" w:rsidP="000916DD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583EE0" w:rsidRDefault="00583EE0" w:rsidP="000916D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="007943BB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ШМО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«Ритуал»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0916DD" w:rsidRPr="0003136F" w:rsidRDefault="000916DD" w:rsidP="000916D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83EE0" w:rsidRPr="0003136F" w:rsidRDefault="00F767A2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Default="00583EE0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863957" w:rsidRPr="0003136F" w:rsidRDefault="00863957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583EE0" w:rsidRPr="0003136F" w:rsidRDefault="00583EE0" w:rsidP="000916DD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26F6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26F6" w:rsidRPr="0003136F" w:rsidRDefault="00AD26F6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0916DD" w:rsidRPr="0003136F" w:rsidRDefault="00425479" w:rsidP="00B92E43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тветственностью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«Ж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илищно-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э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ксплуатационная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омпания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>»</w:t>
            </w:r>
            <w:r w:rsidR="007D7797" w:rsidRPr="0003136F">
              <w:rPr>
                <w:rFonts w:ascii="Times New Roman" w:hAnsi="Times New Roman"/>
                <w:sz w:val="28"/>
                <w:szCs w:val="28"/>
              </w:rPr>
              <w:t xml:space="preserve"> (не более </w:t>
            </w:r>
            <w:r w:rsidR="002F31D1">
              <w:rPr>
                <w:rFonts w:ascii="Times New Roman" w:hAnsi="Times New Roman"/>
                <w:sz w:val="28"/>
                <w:szCs w:val="28"/>
              </w:rPr>
              <w:t>трех</w:t>
            </w:r>
            <w:r w:rsidR="007D7797" w:rsidRPr="0003136F">
              <w:rPr>
                <w:rFonts w:ascii="Times New Roman" w:hAnsi="Times New Roman"/>
                <w:sz w:val="28"/>
                <w:szCs w:val="28"/>
              </w:rPr>
              <w:t xml:space="preserve"> рабочих мест в финансовый год)</w:t>
            </w:r>
          </w:p>
        </w:tc>
        <w:tc>
          <w:tcPr>
            <w:tcW w:w="2977" w:type="dxa"/>
            <w:vAlign w:val="center"/>
          </w:tcPr>
          <w:p w:rsidR="007D7797" w:rsidRPr="0003136F" w:rsidRDefault="007D7797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Default="007D7797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Фрунзе</w:t>
            </w:r>
            <w:r w:rsidR="002E63A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9б</w:t>
            </w:r>
          </w:p>
          <w:p w:rsidR="00863957" w:rsidRPr="0003136F" w:rsidRDefault="00863957" w:rsidP="000916DD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7" w:rsidRPr="0003136F" w:rsidTr="00D510E8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047" w:rsidRDefault="00530047" w:rsidP="00D510E8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047" w:rsidRDefault="00530047" w:rsidP="00D51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047" w:rsidRDefault="00530047" w:rsidP="00D51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5014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Pr="0003136F" w:rsidRDefault="00D55770" w:rsidP="00B5014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E6E94" w:rsidRDefault="00DE6E94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F31D1" w:rsidRDefault="002F31D1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«СХП Новомарьевский» (не более одного рабочего места в финансовый год)</w:t>
            </w:r>
          </w:p>
          <w:p w:rsidR="00B5014B" w:rsidRPr="0003136F" w:rsidRDefault="00B5014B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2F31D1" w:rsidRPr="0003136F" w:rsidRDefault="002F31D1" w:rsidP="000916DD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Свердлова, 63</w:t>
            </w:r>
          </w:p>
        </w:tc>
      </w:tr>
      <w:tr w:rsidR="002F31D1" w:rsidRPr="0003136F" w:rsidTr="00B3386A">
        <w:trPr>
          <w:trHeight w:val="910"/>
        </w:trPr>
        <w:tc>
          <w:tcPr>
            <w:tcW w:w="567" w:type="dxa"/>
            <w:vAlign w:val="center"/>
            <w:hideMark/>
          </w:tcPr>
          <w:p w:rsidR="00D55770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DE6E94" w:rsidRDefault="00DE6E94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Default="002F31D1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Перекрестов Юрий Степанович (не более двух рабочих мест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 финансовый год)</w:t>
            </w:r>
          </w:p>
          <w:p w:rsidR="00B5014B" w:rsidRPr="0003136F" w:rsidRDefault="00B5014B" w:rsidP="000916D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85323E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DE6E94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Надежда, </w:t>
            </w:r>
          </w:p>
          <w:p w:rsidR="00D55770" w:rsidRDefault="002F31D1" w:rsidP="00D55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Фабричный 17</w:t>
            </w:r>
          </w:p>
          <w:p w:rsidR="00D55770" w:rsidRPr="0003136F" w:rsidRDefault="00D55770" w:rsidP="00D55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Баймина В.П. (не более одного рабочего места в финансовый год) 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Пирогова, 17а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«МедТранс – Сервис» (не более одного рабочего места в финансовый год)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4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«Родник» 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ст. Темнолесская,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35/2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«Цимлянское» (не более одного рабочего места в финансовый год)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в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(не более одного рабочего места в финансовый год)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Pr="0003136F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  <w:hideMark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Pr="0003136F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СП «Чапаевское»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B5014B" w:rsidRPr="0003136F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Казинка, 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 71 </w:t>
            </w:r>
          </w:p>
          <w:p w:rsidR="0085323E" w:rsidRPr="0003136F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«Базовый Элемент»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B5014B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Ташла,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Юганская, 11</w:t>
            </w:r>
          </w:p>
          <w:p w:rsidR="0085323E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 «Агропром-техника»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B5014B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Михайловск, 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Ленина, 162а </w:t>
            </w:r>
          </w:p>
          <w:p w:rsidR="0085323E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ТПП «Система»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B5014B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Казачья, 12</w:t>
            </w:r>
          </w:p>
          <w:p w:rsidR="0085323E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DE6E94">
        <w:trPr>
          <w:trHeight w:val="20"/>
        </w:trPr>
        <w:tc>
          <w:tcPr>
            <w:tcW w:w="567" w:type="dxa"/>
            <w:vAlign w:val="center"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МХП «Орион»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B5014B" w:rsidRDefault="00B5014B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проезд Восточный, 6</w:t>
            </w:r>
          </w:p>
          <w:p w:rsidR="0085323E" w:rsidRDefault="0085323E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1D1" w:rsidRPr="0003136F" w:rsidTr="007068D9">
        <w:trPr>
          <w:trHeight w:val="20"/>
        </w:trPr>
        <w:tc>
          <w:tcPr>
            <w:tcW w:w="567" w:type="dxa"/>
            <w:vAlign w:val="center"/>
          </w:tcPr>
          <w:p w:rsidR="002F31D1" w:rsidRDefault="002F31D1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DE6E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5770" w:rsidRDefault="00D55770" w:rsidP="000916DD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2F31D1" w:rsidRDefault="002F31D1" w:rsidP="00091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«Баумак»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vAlign w:val="center"/>
          </w:tcPr>
          <w:p w:rsidR="002F31D1" w:rsidRDefault="002F31D1" w:rsidP="00DE6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Вязники, </w:t>
            </w:r>
          </w:p>
          <w:p w:rsidR="002F31D1" w:rsidRDefault="002F31D1" w:rsidP="00DE6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Первомайская, 1 кор.А </w:t>
            </w:r>
          </w:p>
        </w:tc>
      </w:tr>
    </w:tbl>
    <w:p w:rsidR="00583EE0" w:rsidRDefault="00583EE0" w:rsidP="000916DD">
      <w:pPr>
        <w:shd w:val="solid" w:color="FFFFFF" w:fill="FFFFFF"/>
        <w:spacing w:line="240" w:lineRule="exact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F929DF" w:rsidRDefault="00F929DF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BE6597" w:rsidRDefault="00BE6597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F929DF" w:rsidRDefault="00DD1157" w:rsidP="00DD1157">
      <w:pPr>
        <w:shd w:val="solid" w:color="FFFFFF" w:fill="FFFFFF"/>
        <w:ind w:firstLine="0"/>
        <w:jc w:val="center"/>
        <w:rPr>
          <w:rFonts w:ascii="Times New Roman" w:hAnsi="Times New Roman"/>
          <w:bCs/>
          <w:color w:val="000000"/>
          <w:spacing w:val="-8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8"/>
          <w:sz w:val="28"/>
          <w:szCs w:val="28"/>
        </w:rPr>
        <w:t>___________________</w:t>
      </w:r>
    </w:p>
    <w:sectPr w:rsidR="00F929DF" w:rsidSect="00031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599" w:rsidRDefault="001E7599">
      <w:r>
        <w:separator/>
      </w:r>
    </w:p>
  </w:endnote>
  <w:endnote w:type="continuationSeparator" w:id="0">
    <w:p w:rsidR="001E7599" w:rsidRDefault="001E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599" w:rsidRDefault="001E7599">
      <w:r>
        <w:separator/>
      </w:r>
    </w:p>
  </w:footnote>
  <w:footnote w:type="continuationSeparator" w:id="0">
    <w:p w:rsidR="001E7599" w:rsidRDefault="001E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830752"/>
      <w:docPartObj>
        <w:docPartGallery w:val="Page Numbers (Top of Page)"/>
        <w:docPartUnique/>
      </w:docPartObj>
    </w:sdtPr>
    <w:sdtEndPr/>
    <w:sdtContent>
      <w:p w:rsidR="001C17A2" w:rsidRDefault="001C17A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8D7">
          <w:rPr>
            <w:noProof/>
          </w:rPr>
          <w:t>2</w:t>
        </w:r>
        <w:r>
          <w:fldChar w:fldCharType="end"/>
        </w:r>
      </w:p>
    </w:sdtContent>
  </w:sdt>
  <w:p w:rsidR="001C17A2" w:rsidRDefault="001C17A2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136F"/>
    <w:rsid w:val="000343C1"/>
    <w:rsid w:val="00040882"/>
    <w:rsid w:val="00050D74"/>
    <w:rsid w:val="00053220"/>
    <w:rsid w:val="00054F93"/>
    <w:rsid w:val="00061E9C"/>
    <w:rsid w:val="00075DA6"/>
    <w:rsid w:val="000916DD"/>
    <w:rsid w:val="000B2CF0"/>
    <w:rsid w:val="000B30FB"/>
    <w:rsid w:val="000B5E3B"/>
    <w:rsid w:val="000D2993"/>
    <w:rsid w:val="000E2684"/>
    <w:rsid w:val="000E2F68"/>
    <w:rsid w:val="000F3162"/>
    <w:rsid w:val="000F6F08"/>
    <w:rsid w:val="00112FE0"/>
    <w:rsid w:val="00134034"/>
    <w:rsid w:val="00135FF9"/>
    <w:rsid w:val="00155683"/>
    <w:rsid w:val="001639EB"/>
    <w:rsid w:val="00173B98"/>
    <w:rsid w:val="00193DCF"/>
    <w:rsid w:val="00194974"/>
    <w:rsid w:val="0019732F"/>
    <w:rsid w:val="001A2B41"/>
    <w:rsid w:val="001A33B8"/>
    <w:rsid w:val="001B0836"/>
    <w:rsid w:val="001B1272"/>
    <w:rsid w:val="001C0A57"/>
    <w:rsid w:val="001C144E"/>
    <w:rsid w:val="001C17A2"/>
    <w:rsid w:val="001C2428"/>
    <w:rsid w:val="001C39AD"/>
    <w:rsid w:val="001C62E0"/>
    <w:rsid w:val="001C73C4"/>
    <w:rsid w:val="001D2D9C"/>
    <w:rsid w:val="001E1CC9"/>
    <w:rsid w:val="001E7599"/>
    <w:rsid w:val="001F2AF3"/>
    <w:rsid w:val="001F554A"/>
    <w:rsid w:val="0020310D"/>
    <w:rsid w:val="00227540"/>
    <w:rsid w:val="002305D0"/>
    <w:rsid w:val="00236F01"/>
    <w:rsid w:val="00242480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3A3"/>
    <w:rsid w:val="002E6A68"/>
    <w:rsid w:val="002F31D1"/>
    <w:rsid w:val="00300C56"/>
    <w:rsid w:val="003045B7"/>
    <w:rsid w:val="0030642D"/>
    <w:rsid w:val="003105D1"/>
    <w:rsid w:val="003203FC"/>
    <w:rsid w:val="00320D6C"/>
    <w:rsid w:val="003232EF"/>
    <w:rsid w:val="0032356E"/>
    <w:rsid w:val="00325D1D"/>
    <w:rsid w:val="00326AF3"/>
    <w:rsid w:val="00332D82"/>
    <w:rsid w:val="00336072"/>
    <w:rsid w:val="00350BB9"/>
    <w:rsid w:val="00352E3B"/>
    <w:rsid w:val="00356AED"/>
    <w:rsid w:val="003572C1"/>
    <w:rsid w:val="00363C09"/>
    <w:rsid w:val="00364F08"/>
    <w:rsid w:val="003651FC"/>
    <w:rsid w:val="00365393"/>
    <w:rsid w:val="00371191"/>
    <w:rsid w:val="00382EDB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314"/>
    <w:rsid w:val="003D6A40"/>
    <w:rsid w:val="003F289E"/>
    <w:rsid w:val="003F3455"/>
    <w:rsid w:val="003F7E96"/>
    <w:rsid w:val="00401B14"/>
    <w:rsid w:val="004204F9"/>
    <w:rsid w:val="00421DAD"/>
    <w:rsid w:val="00422D05"/>
    <w:rsid w:val="004235FF"/>
    <w:rsid w:val="00425479"/>
    <w:rsid w:val="004271E8"/>
    <w:rsid w:val="0043209A"/>
    <w:rsid w:val="00440DAB"/>
    <w:rsid w:val="004506CC"/>
    <w:rsid w:val="00453FEC"/>
    <w:rsid w:val="00456551"/>
    <w:rsid w:val="0047050C"/>
    <w:rsid w:val="00480273"/>
    <w:rsid w:val="00486218"/>
    <w:rsid w:val="00486EB6"/>
    <w:rsid w:val="0049762C"/>
    <w:rsid w:val="004A08DB"/>
    <w:rsid w:val="004A6D68"/>
    <w:rsid w:val="004B0C44"/>
    <w:rsid w:val="004C37DB"/>
    <w:rsid w:val="004D024B"/>
    <w:rsid w:val="004D1682"/>
    <w:rsid w:val="004D5231"/>
    <w:rsid w:val="004D7618"/>
    <w:rsid w:val="004E546A"/>
    <w:rsid w:val="004F5C3A"/>
    <w:rsid w:val="00510E94"/>
    <w:rsid w:val="00512CB8"/>
    <w:rsid w:val="0051377D"/>
    <w:rsid w:val="00522C4B"/>
    <w:rsid w:val="00526163"/>
    <w:rsid w:val="00530047"/>
    <w:rsid w:val="0054165C"/>
    <w:rsid w:val="00544345"/>
    <w:rsid w:val="00551404"/>
    <w:rsid w:val="00551B35"/>
    <w:rsid w:val="00553314"/>
    <w:rsid w:val="005538CD"/>
    <w:rsid w:val="00562E00"/>
    <w:rsid w:val="005639EB"/>
    <w:rsid w:val="00570544"/>
    <w:rsid w:val="00571D57"/>
    <w:rsid w:val="00583EE0"/>
    <w:rsid w:val="00592710"/>
    <w:rsid w:val="00596016"/>
    <w:rsid w:val="005B2EF9"/>
    <w:rsid w:val="005C3BD6"/>
    <w:rsid w:val="005C55A0"/>
    <w:rsid w:val="005D5A0D"/>
    <w:rsid w:val="005D6088"/>
    <w:rsid w:val="005F11AD"/>
    <w:rsid w:val="00601AE7"/>
    <w:rsid w:val="006026F7"/>
    <w:rsid w:val="00613B43"/>
    <w:rsid w:val="00623930"/>
    <w:rsid w:val="00625CA4"/>
    <w:rsid w:val="006267DE"/>
    <w:rsid w:val="00643485"/>
    <w:rsid w:val="00646C8F"/>
    <w:rsid w:val="00647377"/>
    <w:rsid w:val="00671351"/>
    <w:rsid w:val="00672D3A"/>
    <w:rsid w:val="00672ECF"/>
    <w:rsid w:val="00675C98"/>
    <w:rsid w:val="00685E38"/>
    <w:rsid w:val="006903F6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52C6"/>
    <w:rsid w:val="006D7D42"/>
    <w:rsid w:val="007012EA"/>
    <w:rsid w:val="007023A5"/>
    <w:rsid w:val="007068D9"/>
    <w:rsid w:val="00707FBD"/>
    <w:rsid w:val="00721B8E"/>
    <w:rsid w:val="00735E88"/>
    <w:rsid w:val="00742317"/>
    <w:rsid w:val="007426BF"/>
    <w:rsid w:val="00743911"/>
    <w:rsid w:val="00744058"/>
    <w:rsid w:val="0076765B"/>
    <w:rsid w:val="00775858"/>
    <w:rsid w:val="00783D37"/>
    <w:rsid w:val="007943BB"/>
    <w:rsid w:val="00794C6E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526E"/>
    <w:rsid w:val="007D7128"/>
    <w:rsid w:val="007D7797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205D6"/>
    <w:rsid w:val="00831AF9"/>
    <w:rsid w:val="00833EB5"/>
    <w:rsid w:val="008432A3"/>
    <w:rsid w:val="008478C7"/>
    <w:rsid w:val="0085323E"/>
    <w:rsid w:val="00863957"/>
    <w:rsid w:val="008639C3"/>
    <w:rsid w:val="0087509B"/>
    <w:rsid w:val="008759F9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0A04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9A"/>
    <w:rsid w:val="009305C5"/>
    <w:rsid w:val="0093112C"/>
    <w:rsid w:val="00931718"/>
    <w:rsid w:val="00931843"/>
    <w:rsid w:val="00932859"/>
    <w:rsid w:val="00932CFF"/>
    <w:rsid w:val="009348DC"/>
    <w:rsid w:val="00935EE0"/>
    <w:rsid w:val="00936111"/>
    <w:rsid w:val="00946496"/>
    <w:rsid w:val="00954E02"/>
    <w:rsid w:val="00955227"/>
    <w:rsid w:val="00961243"/>
    <w:rsid w:val="0096591B"/>
    <w:rsid w:val="00981003"/>
    <w:rsid w:val="00986EE5"/>
    <w:rsid w:val="00987FC4"/>
    <w:rsid w:val="009A32F9"/>
    <w:rsid w:val="009B0605"/>
    <w:rsid w:val="009B33AD"/>
    <w:rsid w:val="009B7446"/>
    <w:rsid w:val="009D7A86"/>
    <w:rsid w:val="009F71E7"/>
    <w:rsid w:val="00A011A7"/>
    <w:rsid w:val="00A02214"/>
    <w:rsid w:val="00A05601"/>
    <w:rsid w:val="00A071A9"/>
    <w:rsid w:val="00A1657D"/>
    <w:rsid w:val="00A2099A"/>
    <w:rsid w:val="00A24848"/>
    <w:rsid w:val="00A26D88"/>
    <w:rsid w:val="00A27288"/>
    <w:rsid w:val="00A46BDF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4E5E"/>
    <w:rsid w:val="00AC51CF"/>
    <w:rsid w:val="00AD26F6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4E66"/>
    <w:rsid w:val="00B170A5"/>
    <w:rsid w:val="00B207D4"/>
    <w:rsid w:val="00B21B2E"/>
    <w:rsid w:val="00B22E52"/>
    <w:rsid w:val="00B24C04"/>
    <w:rsid w:val="00B27120"/>
    <w:rsid w:val="00B3386A"/>
    <w:rsid w:val="00B4194E"/>
    <w:rsid w:val="00B45229"/>
    <w:rsid w:val="00B5014B"/>
    <w:rsid w:val="00B5033B"/>
    <w:rsid w:val="00B561A6"/>
    <w:rsid w:val="00B577AD"/>
    <w:rsid w:val="00B64AEA"/>
    <w:rsid w:val="00B67910"/>
    <w:rsid w:val="00B814E2"/>
    <w:rsid w:val="00B82296"/>
    <w:rsid w:val="00B828B6"/>
    <w:rsid w:val="00B9120B"/>
    <w:rsid w:val="00B915BD"/>
    <w:rsid w:val="00B9185D"/>
    <w:rsid w:val="00B92E43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E6597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734A3"/>
    <w:rsid w:val="00C75F9C"/>
    <w:rsid w:val="00C86565"/>
    <w:rsid w:val="00C877E8"/>
    <w:rsid w:val="00C92669"/>
    <w:rsid w:val="00CA4D64"/>
    <w:rsid w:val="00CA517D"/>
    <w:rsid w:val="00CC11FF"/>
    <w:rsid w:val="00CC3150"/>
    <w:rsid w:val="00CD01AF"/>
    <w:rsid w:val="00CD6A3A"/>
    <w:rsid w:val="00CF7723"/>
    <w:rsid w:val="00D018A4"/>
    <w:rsid w:val="00D07606"/>
    <w:rsid w:val="00D11280"/>
    <w:rsid w:val="00D1674D"/>
    <w:rsid w:val="00D35005"/>
    <w:rsid w:val="00D52EDB"/>
    <w:rsid w:val="00D5321F"/>
    <w:rsid w:val="00D55770"/>
    <w:rsid w:val="00D6124A"/>
    <w:rsid w:val="00D660BD"/>
    <w:rsid w:val="00D71BD5"/>
    <w:rsid w:val="00D74E7B"/>
    <w:rsid w:val="00D94221"/>
    <w:rsid w:val="00D962BD"/>
    <w:rsid w:val="00DA0615"/>
    <w:rsid w:val="00DA0F69"/>
    <w:rsid w:val="00DB7126"/>
    <w:rsid w:val="00DC29EA"/>
    <w:rsid w:val="00DC4037"/>
    <w:rsid w:val="00DD1157"/>
    <w:rsid w:val="00DD43FF"/>
    <w:rsid w:val="00DD7317"/>
    <w:rsid w:val="00DE14A5"/>
    <w:rsid w:val="00DE1F88"/>
    <w:rsid w:val="00DE6E94"/>
    <w:rsid w:val="00DF244A"/>
    <w:rsid w:val="00DF3023"/>
    <w:rsid w:val="00DF656C"/>
    <w:rsid w:val="00DF6885"/>
    <w:rsid w:val="00E004C5"/>
    <w:rsid w:val="00E01181"/>
    <w:rsid w:val="00E15F9A"/>
    <w:rsid w:val="00E17E71"/>
    <w:rsid w:val="00E17F11"/>
    <w:rsid w:val="00E357F3"/>
    <w:rsid w:val="00E415CD"/>
    <w:rsid w:val="00E41D8B"/>
    <w:rsid w:val="00E5306A"/>
    <w:rsid w:val="00E560FD"/>
    <w:rsid w:val="00E651F7"/>
    <w:rsid w:val="00E65BF3"/>
    <w:rsid w:val="00E779F2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377D"/>
    <w:rsid w:val="00EB41A9"/>
    <w:rsid w:val="00EB64D2"/>
    <w:rsid w:val="00EC683D"/>
    <w:rsid w:val="00EC7A88"/>
    <w:rsid w:val="00EF58D7"/>
    <w:rsid w:val="00F03E6A"/>
    <w:rsid w:val="00F03F66"/>
    <w:rsid w:val="00F06625"/>
    <w:rsid w:val="00F14BE8"/>
    <w:rsid w:val="00F21AF7"/>
    <w:rsid w:val="00F22428"/>
    <w:rsid w:val="00F23043"/>
    <w:rsid w:val="00F330AA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767A2"/>
    <w:rsid w:val="00F84099"/>
    <w:rsid w:val="00F84460"/>
    <w:rsid w:val="00F86CF6"/>
    <w:rsid w:val="00F91F92"/>
    <w:rsid w:val="00F91FB9"/>
    <w:rsid w:val="00F929DF"/>
    <w:rsid w:val="00F93D32"/>
    <w:rsid w:val="00F95B70"/>
    <w:rsid w:val="00FA4161"/>
    <w:rsid w:val="00FA73BB"/>
    <w:rsid w:val="00FC417F"/>
    <w:rsid w:val="00FD0C53"/>
    <w:rsid w:val="00FD7DDC"/>
    <w:rsid w:val="00FE4803"/>
    <w:rsid w:val="00FF19AB"/>
    <w:rsid w:val="00FF22E0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4CE5"/>
  <w15:docId w15:val="{D2E3E8A7-0947-43FC-8468-CCADD966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napsenet.ru/searchorganization/organization/1022601935993-ooo-firma-aveni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935C-71C6-45C9-B9A1-A7B91234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91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3210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Селюкова Надежда Николаевна</cp:lastModifiedBy>
  <cp:revision>58</cp:revision>
  <cp:lastPrinted>2026-06-16T12:21:00Z</cp:lastPrinted>
  <dcterms:created xsi:type="dcterms:W3CDTF">2022-08-02T07:58:00Z</dcterms:created>
  <dcterms:modified xsi:type="dcterms:W3CDTF">2026-06-17T13:04:00Z</dcterms:modified>
</cp:coreProperties>
</file>